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D7" w:rsidRPr="00BC176E" w:rsidRDefault="001379D7" w:rsidP="008D3415">
      <w:pPr>
        <w:tabs>
          <w:tab w:val="left" w:pos="5580"/>
          <w:tab w:val="left" w:pos="6840"/>
        </w:tabs>
        <w:ind w:right="-6"/>
        <w:jc w:val="right"/>
      </w:pPr>
      <w:r w:rsidRPr="00BC176E">
        <w:t>Приложение 1</w:t>
      </w:r>
    </w:p>
    <w:p w:rsidR="001379D7" w:rsidRPr="00BC176E" w:rsidRDefault="001379D7" w:rsidP="0090479B">
      <w:pPr>
        <w:jc w:val="right"/>
        <w:rPr>
          <w:u w:val="single"/>
        </w:rPr>
      </w:pPr>
      <w:r w:rsidRPr="00BC176E">
        <w:t xml:space="preserve">к заявке </w:t>
      </w:r>
      <w:r w:rsidRPr="00BC176E">
        <w:rPr>
          <w:u w:val="single"/>
        </w:rPr>
        <w:t>№ УКИП/2012-05/23</w:t>
      </w:r>
    </w:p>
    <w:p w:rsidR="001379D7" w:rsidRPr="00BC176E" w:rsidRDefault="001379D7" w:rsidP="0090479B">
      <w:pPr>
        <w:jc w:val="right"/>
        <w:rPr>
          <w:u w:val="single"/>
        </w:rPr>
      </w:pPr>
      <w:r w:rsidRPr="00BC176E">
        <w:rPr>
          <w:u w:val="single"/>
        </w:rPr>
        <w:t xml:space="preserve">от «17» мая </w:t>
      </w:r>
      <w:smartTag w:uri="urn:schemas-microsoft-com:office:smarttags" w:element="metricconverter">
        <w:smartTagPr>
          <w:attr w:name="ProductID" w:val="2012 г"/>
        </w:smartTagPr>
        <w:r w:rsidRPr="00BC176E">
          <w:rPr>
            <w:u w:val="single"/>
          </w:rPr>
          <w:t>2012 г</w:t>
        </w:r>
      </w:smartTag>
      <w:r w:rsidRPr="00BC176E">
        <w:rPr>
          <w:u w:val="single"/>
        </w:rPr>
        <w:t>.</w:t>
      </w:r>
    </w:p>
    <w:p w:rsidR="001379D7" w:rsidRPr="00BC176E" w:rsidRDefault="001379D7" w:rsidP="008D3415">
      <w:pPr>
        <w:tabs>
          <w:tab w:val="left" w:pos="5580"/>
          <w:tab w:val="left" w:pos="6840"/>
        </w:tabs>
        <w:ind w:right="-6"/>
        <w:jc w:val="right"/>
      </w:pPr>
    </w:p>
    <w:p w:rsidR="001379D7" w:rsidRPr="00BC176E" w:rsidRDefault="001379D7" w:rsidP="00393DC9">
      <w:pPr>
        <w:autoSpaceDE w:val="0"/>
        <w:autoSpaceDN w:val="0"/>
        <w:adjustRightInd w:val="0"/>
        <w:jc w:val="center"/>
        <w:rPr>
          <w:b/>
        </w:rPr>
      </w:pPr>
    </w:p>
    <w:p w:rsidR="001379D7" w:rsidRPr="00BC176E" w:rsidRDefault="001379D7" w:rsidP="00393DC9">
      <w:pPr>
        <w:autoSpaceDE w:val="0"/>
        <w:autoSpaceDN w:val="0"/>
        <w:adjustRightInd w:val="0"/>
        <w:jc w:val="center"/>
        <w:rPr>
          <w:bCs/>
        </w:rPr>
      </w:pPr>
      <w:r w:rsidRPr="00BC176E">
        <w:t>Требования к количеству,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требования к результатам работ и иные показатели, связанные с определением соответствия поставляемого товара, выполняемых работ, оказываемых услуг потребностям Заказчика</w:t>
      </w:r>
      <w:r w:rsidRPr="00BC176E">
        <w:rPr>
          <w:rStyle w:val="FootnoteReference"/>
        </w:rPr>
        <w:footnoteReference w:id="1"/>
      </w:r>
    </w:p>
    <w:p w:rsidR="001379D7" w:rsidRPr="00BC176E" w:rsidRDefault="001379D7" w:rsidP="00393DC9">
      <w:pPr>
        <w:autoSpaceDE w:val="0"/>
        <w:autoSpaceDN w:val="0"/>
        <w:adjustRightInd w:val="0"/>
        <w:rPr>
          <w:b/>
          <w:bCs/>
        </w:rPr>
      </w:pPr>
    </w:p>
    <w:p w:rsidR="001379D7" w:rsidRPr="00BC176E" w:rsidRDefault="001379D7" w:rsidP="00393DC9">
      <w:pPr>
        <w:autoSpaceDE w:val="0"/>
        <w:autoSpaceDN w:val="0"/>
        <w:adjustRightInd w:val="0"/>
        <w:jc w:val="center"/>
        <w:rPr>
          <w:b/>
          <w:bCs/>
        </w:rPr>
      </w:pPr>
      <w:r w:rsidRPr="00BC176E">
        <w:rPr>
          <w:b/>
          <w:bCs/>
        </w:rPr>
        <w:t>(ТЕХНИЧЕСКОЕ ЗАДАНИЕ)</w:t>
      </w:r>
    </w:p>
    <w:p w:rsidR="001379D7" w:rsidRPr="00BC176E" w:rsidRDefault="001379D7" w:rsidP="000B583C">
      <w:pPr>
        <w:jc w:val="center"/>
        <w:rPr>
          <w:b/>
          <w:bCs/>
          <w:color w:val="000000"/>
        </w:rPr>
      </w:pPr>
      <w:r w:rsidRPr="00BC176E">
        <w:rPr>
          <w:b/>
          <w:bCs/>
        </w:rPr>
        <w:t xml:space="preserve">на поставку </w:t>
      </w:r>
      <w:r w:rsidRPr="00BC176E">
        <w:rPr>
          <w:b/>
        </w:rPr>
        <w:t>оборудования площадки тяжеловесов</w:t>
      </w:r>
    </w:p>
    <w:p w:rsidR="001379D7" w:rsidRPr="00BC176E" w:rsidRDefault="001379D7" w:rsidP="009A65C5">
      <w:pPr>
        <w:jc w:val="center"/>
        <w:rPr>
          <w:b/>
        </w:rPr>
      </w:pPr>
    </w:p>
    <w:p w:rsidR="001379D7" w:rsidRPr="00BC176E" w:rsidRDefault="001379D7" w:rsidP="00D41549">
      <w:pPr>
        <w:jc w:val="both"/>
        <w:rPr>
          <w:b/>
        </w:rPr>
      </w:pPr>
      <w:r w:rsidRPr="00BC176E">
        <w:rPr>
          <w:b/>
        </w:rPr>
        <w:t>1. Наименование поставляемого товара, выполняемых работ, оказываемых услуг</w:t>
      </w:r>
    </w:p>
    <w:p w:rsidR="001379D7" w:rsidRPr="00BC176E" w:rsidRDefault="001379D7" w:rsidP="00D41549">
      <w:pPr>
        <w:jc w:val="both"/>
        <w:rPr>
          <w:u w:val="single"/>
        </w:rPr>
      </w:pPr>
      <w:r w:rsidRPr="00BC176E">
        <w:rPr>
          <w:u w:val="single"/>
        </w:rPr>
        <w:t>Поставку оборудования площадки тяжеловесов согласно спецификации (Приложение 1 к Техническому заданию)</w:t>
      </w:r>
    </w:p>
    <w:p w:rsidR="001379D7" w:rsidRPr="00BC176E" w:rsidRDefault="001379D7" w:rsidP="00D41549">
      <w:pPr>
        <w:jc w:val="both"/>
        <w:rPr>
          <w:b/>
        </w:rPr>
      </w:pPr>
    </w:p>
    <w:p w:rsidR="001379D7" w:rsidRPr="00BC176E" w:rsidRDefault="001379D7" w:rsidP="00D41549">
      <w:pPr>
        <w:jc w:val="both"/>
        <w:rPr>
          <w:b/>
        </w:rPr>
      </w:pPr>
      <w:r w:rsidRPr="00BC176E">
        <w:rPr>
          <w:b/>
        </w:rPr>
        <w:t>2. Описание товаров, работ, услуг (функциональные характеристики и потребительские свойства)</w:t>
      </w:r>
    </w:p>
    <w:p w:rsidR="001379D7" w:rsidRPr="00BC176E" w:rsidRDefault="001379D7" w:rsidP="00D41549">
      <w:pPr>
        <w:jc w:val="both"/>
        <w:rPr>
          <w:u w:val="single"/>
        </w:rPr>
      </w:pPr>
      <w:r w:rsidRPr="00BC176E">
        <w:rPr>
          <w:u w:val="single"/>
        </w:rPr>
        <w:t>Согласно спецификации оборудования (Приложение 1 к Техническому заданию)</w:t>
      </w:r>
    </w:p>
    <w:p w:rsidR="001379D7" w:rsidRPr="00BC176E" w:rsidRDefault="001379D7" w:rsidP="00D41549">
      <w:pPr>
        <w:jc w:val="both"/>
        <w:rPr>
          <w:b/>
        </w:rPr>
      </w:pPr>
    </w:p>
    <w:p w:rsidR="001379D7" w:rsidRPr="00BC176E" w:rsidRDefault="001379D7" w:rsidP="00D41549">
      <w:pPr>
        <w:jc w:val="both"/>
        <w:rPr>
          <w:b/>
        </w:rPr>
      </w:pPr>
      <w:r w:rsidRPr="00BC176E">
        <w:rPr>
          <w:b/>
        </w:rPr>
        <w:t>3. Требования к техническим характеристикам товара, работ, услуг</w:t>
      </w:r>
    </w:p>
    <w:p w:rsidR="001379D7" w:rsidRPr="00BC176E" w:rsidRDefault="001379D7" w:rsidP="00D41549">
      <w:pPr>
        <w:jc w:val="both"/>
        <w:rPr>
          <w:u w:val="single"/>
        </w:rPr>
      </w:pPr>
      <w:r w:rsidRPr="00BC176E">
        <w:rPr>
          <w:u w:val="single"/>
        </w:rPr>
        <w:t xml:space="preserve">Поставляемое оборудование должно соответствовать спецификации (Приложение 1 к Техническому заданию) </w:t>
      </w:r>
    </w:p>
    <w:p w:rsidR="001379D7" w:rsidRPr="00BC176E" w:rsidRDefault="001379D7" w:rsidP="00D41549">
      <w:pPr>
        <w:jc w:val="both"/>
        <w:rPr>
          <w:b/>
        </w:rPr>
      </w:pPr>
    </w:p>
    <w:p w:rsidR="001379D7" w:rsidRPr="00BC176E" w:rsidRDefault="001379D7" w:rsidP="00D41549">
      <w:pPr>
        <w:jc w:val="both"/>
        <w:rPr>
          <w:b/>
        </w:rPr>
      </w:pPr>
      <w:r w:rsidRPr="00BC176E">
        <w:rPr>
          <w:b/>
        </w:rPr>
        <w:t>4. Требования к количеству поставляемого товара, объему выполняемых работ, оказываемых услуг</w:t>
      </w:r>
    </w:p>
    <w:p w:rsidR="001379D7" w:rsidRPr="00BC176E" w:rsidRDefault="001379D7" w:rsidP="00D41549">
      <w:pPr>
        <w:jc w:val="both"/>
        <w:rPr>
          <w:u w:val="single"/>
        </w:rPr>
      </w:pPr>
      <w:r w:rsidRPr="00BC176E">
        <w:rPr>
          <w:u w:val="single"/>
        </w:rPr>
        <w:t>Согласно спецификации оборудования (Приложение 1 к Техническому заданию) и условиям проекта Договора.</w:t>
      </w:r>
    </w:p>
    <w:p w:rsidR="001379D7" w:rsidRPr="00BC176E" w:rsidRDefault="001379D7" w:rsidP="00D41549">
      <w:pPr>
        <w:jc w:val="both"/>
        <w:rPr>
          <w:b/>
        </w:rPr>
      </w:pPr>
    </w:p>
    <w:p w:rsidR="001379D7" w:rsidRPr="00BC176E" w:rsidRDefault="001379D7" w:rsidP="00D41549">
      <w:pPr>
        <w:jc w:val="both"/>
        <w:rPr>
          <w:b/>
        </w:rPr>
      </w:pPr>
      <w:r w:rsidRPr="00BC176E">
        <w:rPr>
          <w:b/>
        </w:rPr>
        <w:t>5. Требования к сроку (периодичности) поставки товара, выполнения работ, оказания услуг</w:t>
      </w:r>
    </w:p>
    <w:p w:rsidR="001379D7" w:rsidRPr="00BC176E" w:rsidRDefault="001379D7" w:rsidP="00D41549">
      <w:pPr>
        <w:jc w:val="both"/>
        <w:rPr>
          <w:u w:val="single"/>
        </w:rPr>
      </w:pPr>
      <w:r w:rsidRPr="00BC176E">
        <w:rPr>
          <w:u w:val="single"/>
        </w:rPr>
        <w:t>Согласно спецификации оборудования (Приложение 1 к Техническому заданию) и условиям проекта Договора.</w:t>
      </w:r>
    </w:p>
    <w:p w:rsidR="001379D7" w:rsidRPr="00BC176E" w:rsidRDefault="001379D7" w:rsidP="00D41549">
      <w:pPr>
        <w:jc w:val="both"/>
        <w:rPr>
          <w:b/>
        </w:rPr>
      </w:pPr>
    </w:p>
    <w:p w:rsidR="001379D7" w:rsidRPr="00BC176E" w:rsidRDefault="001379D7" w:rsidP="00D41549">
      <w:pPr>
        <w:jc w:val="both"/>
        <w:rPr>
          <w:b/>
        </w:rPr>
      </w:pPr>
      <w:r w:rsidRPr="00BC176E">
        <w:rPr>
          <w:b/>
        </w:rPr>
        <w:t>6. Требования к комплектации, размерам, упаковке, отгрузке товара</w:t>
      </w:r>
    </w:p>
    <w:p w:rsidR="001379D7" w:rsidRPr="00BC176E" w:rsidRDefault="001379D7" w:rsidP="00D41549">
      <w:pPr>
        <w:jc w:val="both"/>
        <w:rPr>
          <w:u w:val="single"/>
        </w:rPr>
      </w:pPr>
      <w:r w:rsidRPr="00BC176E">
        <w:rPr>
          <w:u w:val="single"/>
        </w:rPr>
        <w:t>Согласно спецификации оборудования (Приложение 1 к Техническому заданию) и условиям проекта Договора.</w:t>
      </w:r>
    </w:p>
    <w:p w:rsidR="001379D7" w:rsidRPr="00BC176E" w:rsidRDefault="001379D7" w:rsidP="00D41549">
      <w:pPr>
        <w:jc w:val="both"/>
        <w:rPr>
          <w:b/>
        </w:rPr>
      </w:pPr>
    </w:p>
    <w:p w:rsidR="001379D7" w:rsidRPr="00BC176E" w:rsidRDefault="001379D7" w:rsidP="00D41549">
      <w:pPr>
        <w:jc w:val="both"/>
        <w:rPr>
          <w:b/>
        </w:rPr>
      </w:pPr>
      <w:r w:rsidRPr="00BC176E">
        <w:rPr>
          <w:b/>
        </w:rPr>
        <w:t>7. Требования к обслуживанию товара</w:t>
      </w:r>
    </w:p>
    <w:p w:rsidR="001379D7" w:rsidRPr="00BC176E" w:rsidRDefault="001379D7" w:rsidP="00D41549">
      <w:pPr>
        <w:jc w:val="both"/>
        <w:rPr>
          <w:u w:val="single"/>
        </w:rPr>
      </w:pPr>
      <w:r w:rsidRPr="00BC176E">
        <w:rPr>
          <w:u w:val="single"/>
        </w:rPr>
        <w:t>Определяются на этапе согласования ТУ (ТЗ) на изделия</w:t>
      </w:r>
    </w:p>
    <w:p w:rsidR="001379D7" w:rsidRPr="00BC176E" w:rsidRDefault="001379D7" w:rsidP="00D41549">
      <w:pPr>
        <w:jc w:val="both"/>
        <w:rPr>
          <w:b/>
        </w:rPr>
      </w:pPr>
    </w:p>
    <w:p w:rsidR="001379D7" w:rsidRPr="00BC176E" w:rsidRDefault="001379D7" w:rsidP="00D41549">
      <w:pPr>
        <w:jc w:val="both"/>
        <w:rPr>
          <w:b/>
        </w:rPr>
      </w:pPr>
      <w:r w:rsidRPr="00BC176E">
        <w:rPr>
          <w:b/>
        </w:rPr>
        <w:t>8. Требования к месту поставки товара, выполнения работ, оказания услуг</w:t>
      </w:r>
    </w:p>
    <w:p w:rsidR="001379D7" w:rsidRPr="00BC176E" w:rsidRDefault="001379D7" w:rsidP="0028395B">
      <w:pPr>
        <w:jc w:val="both"/>
        <w:rPr>
          <w:u w:val="single"/>
        </w:rPr>
      </w:pPr>
      <w:r w:rsidRPr="00BC176E">
        <w:rPr>
          <w:u w:val="single"/>
        </w:rPr>
        <w:t>Воронежская обл., г. Нововоронеж, ул. Курчатова 2-б, площадка строящейся Нововоронежской АЭС-2</w:t>
      </w:r>
    </w:p>
    <w:p w:rsidR="001379D7" w:rsidRPr="00BC176E" w:rsidRDefault="001379D7" w:rsidP="0028395B">
      <w:pPr>
        <w:jc w:val="both"/>
        <w:rPr>
          <w:b/>
          <w:u w:val="single"/>
        </w:rPr>
      </w:pPr>
    </w:p>
    <w:p w:rsidR="001379D7" w:rsidRPr="00BC176E" w:rsidRDefault="001379D7" w:rsidP="0028395B">
      <w:pPr>
        <w:jc w:val="both"/>
        <w:rPr>
          <w:b/>
        </w:rPr>
      </w:pPr>
      <w:r w:rsidRPr="00BC176E">
        <w:rPr>
          <w:b/>
        </w:rPr>
        <w:t>9. Требования к качеству поставляемого товара, выполняемых работ, оказываемых услуг</w:t>
      </w:r>
    </w:p>
    <w:p w:rsidR="001379D7" w:rsidRPr="00BC176E" w:rsidRDefault="001379D7" w:rsidP="00F16AED">
      <w:pPr>
        <w:jc w:val="both"/>
        <w:rPr>
          <w:u w:val="single"/>
        </w:rPr>
      </w:pPr>
      <w:r w:rsidRPr="00BC176E">
        <w:t xml:space="preserve">Товар должен соответствовать требованиям действующих в РФ норм и правил, ГОСТам,  </w:t>
      </w:r>
      <w:r w:rsidRPr="00BC176E">
        <w:rPr>
          <w:u w:val="single"/>
        </w:rPr>
        <w:t xml:space="preserve">спецификации (Приложение  1 к Техническому заданию) и Приложению 3 к проекту договора «Менеджмент качества». </w:t>
      </w:r>
    </w:p>
    <w:p w:rsidR="001379D7" w:rsidRPr="00BC176E" w:rsidRDefault="001379D7" w:rsidP="00F16AED">
      <w:pPr>
        <w:jc w:val="both"/>
        <w:rPr>
          <w:u w:val="single"/>
        </w:rPr>
      </w:pPr>
    </w:p>
    <w:p w:rsidR="001379D7" w:rsidRPr="00BC176E" w:rsidRDefault="001379D7" w:rsidP="0028395B">
      <w:pPr>
        <w:jc w:val="both"/>
        <w:rPr>
          <w:b/>
        </w:rPr>
      </w:pPr>
      <w:r w:rsidRPr="00BC176E">
        <w:rPr>
          <w:b/>
        </w:rPr>
        <w:t>10. Требования к безопасности поставляемого товара, выполняемых работ, оказываемых услуг</w:t>
      </w:r>
    </w:p>
    <w:p w:rsidR="001379D7" w:rsidRPr="00BC176E" w:rsidRDefault="001379D7" w:rsidP="0028395B">
      <w:pPr>
        <w:jc w:val="both"/>
        <w:rPr>
          <w:u w:val="single"/>
        </w:rPr>
      </w:pPr>
      <w:r w:rsidRPr="00BC176E">
        <w:rPr>
          <w:u w:val="single"/>
        </w:rPr>
        <w:t>Соответствие законодательству РФ, нормам и правилам, действующим в атомной энергетике, Постановлению Правительства РФ №982 от 01.12.2009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 в форме принятия декларации о соответствии», Техническому регламенту о требованиях пожарной безопасности (№123-ФЗ от 22.07.2008), Техническому регламенту о безопасности машин и оборудования (Постановление Правительства №753 от 15.09.2009, наличие разрешения Федеральной службы по экологическому, технологическому и атомному надзору на применение оборудования согласно спецификации в соответствии с Федеральным законом от 21.07.1997 №116-ФЗ «О промышленной безопасности опасных производственных объектов».</w:t>
      </w:r>
    </w:p>
    <w:p w:rsidR="001379D7" w:rsidRPr="00BC176E" w:rsidRDefault="001379D7" w:rsidP="0028395B">
      <w:pPr>
        <w:jc w:val="both"/>
        <w:rPr>
          <w:b/>
        </w:rPr>
      </w:pPr>
    </w:p>
    <w:p w:rsidR="001379D7" w:rsidRPr="00BC176E" w:rsidRDefault="001379D7" w:rsidP="0028395B">
      <w:pPr>
        <w:jc w:val="both"/>
        <w:rPr>
          <w:b/>
        </w:rPr>
      </w:pPr>
      <w:r w:rsidRPr="00BC176E">
        <w:rPr>
          <w:b/>
        </w:rPr>
        <w:t>11. Требования к результатам работ</w:t>
      </w:r>
    </w:p>
    <w:p w:rsidR="001379D7" w:rsidRPr="00BC176E" w:rsidRDefault="001379D7" w:rsidP="0028395B">
      <w:pPr>
        <w:jc w:val="both"/>
        <w:rPr>
          <w:u w:val="single"/>
        </w:rPr>
      </w:pPr>
      <w:r w:rsidRPr="00BC176E">
        <w:rPr>
          <w:u w:val="single"/>
        </w:rPr>
        <w:t>Поставка качественно и в срок</w:t>
      </w:r>
    </w:p>
    <w:p w:rsidR="001379D7" w:rsidRPr="00BC176E" w:rsidRDefault="001379D7" w:rsidP="0028395B">
      <w:pPr>
        <w:jc w:val="both"/>
        <w:rPr>
          <w:b/>
        </w:rPr>
      </w:pPr>
    </w:p>
    <w:p w:rsidR="001379D7" w:rsidRPr="00BC176E" w:rsidRDefault="001379D7" w:rsidP="0028395B">
      <w:pPr>
        <w:jc w:val="both"/>
        <w:rPr>
          <w:i/>
        </w:rPr>
      </w:pPr>
      <w:r w:rsidRPr="00BC176E">
        <w:rPr>
          <w:b/>
        </w:rPr>
        <w:t xml:space="preserve">12. 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  <w:r w:rsidRPr="00BC176E">
        <w:rPr>
          <w:i/>
        </w:rPr>
        <w:t>(указывается при необходимости)</w:t>
      </w:r>
    </w:p>
    <w:p w:rsidR="001379D7" w:rsidRPr="00BC176E" w:rsidRDefault="001379D7" w:rsidP="0028395B">
      <w:pPr>
        <w:jc w:val="both"/>
        <w:rPr>
          <w:u w:val="single"/>
        </w:rPr>
      </w:pPr>
      <w:r w:rsidRPr="00BC176E">
        <w:rPr>
          <w:u w:val="single"/>
        </w:rPr>
        <w:t>Гарантийный срок хранения – 24 месяца с возможностью переконсервации и последующего хранения в течение 12 месяцев.</w:t>
      </w:r>
    </w:p>
    <w:p w:rsidR="001379D7" w:rsidRPr="00BC176E" w:rsidRDefault="001379D7" w:rsidP="0028395B">
      <w:pPr>
        <w:jc w:val="both"/>
        <w:rPr>
          <w:u w:val="single"/>
        </w:rPr>
      </w:pPr>
      <w:r w:rsidRPr="00BC176E">
        <w:rPr>
          <w:u w:val="single"/>
        </w:rPr>
        <w:t>Гарантийный срок эксплуатации – 24 месяца с момента ввода соответствующего энергоблока НВО АЭС-2 в промышленную эксплуатацию</w:t>
      </w:r>
    </w:p>
    <w:p w:rsidR="001379D7" w:rsidRPr="00BC176E" w:rsidRDefault="001379D7" w:rsidP="009A65C5">
      <w:pPr>
        <w:snapToGrid w:val="0"/>
        <w:ind w:firstLine="540"/>
        <w:jc w:val="both"/>
        <w:rPr>
          <w:b/>
        </w:rPr>
      </w:pPr>
    </w:p>
    <w:p w:rsidR="001379D7" w:rsidRPr="00BC176E" w:rsidRDefault="001379D7" w:rsidP="009A65C5">
      <w:pPr>
        <w:snapToGrid w:val="0"/>
        <w:ind w:firstLine="540"/>
        <w:jc w:val="both"/>
        <w:rPr>
          <w:b/>
        </w:rPr>
      </w:pPr>
    </w:p>
    <w:p w:rsidR="001379D7" w:rsidRPr="00BC176E" w:rsidRDefault="001379D7" w:rsidP="009A65C5">
      <w:pPr>
        <w:snapToGrid w:val="0"/>
        <w:ind w:firstLine="540"/>
        <w:jc w:val="both"/>
        <w:rPr>
          <w:b/>
        </w:rPr>
      </w:pPr>
    </w:p>
    <w:p w:rsidR="001379D7" w:rsidRPr="00BC176E" w:rsidRDefault="001379D7" w:rsidP="009A65C5">
      <w:pPr>
        <w:snapToGrid w:val="0"/>
        <w:ind w:firstLine="540"/>
        <w:jc w:val="both"/>
        <w:rPr>
          <w:b/>
        </w:rPr>
      </w:pPr>
    </w:p>
    <w:p w:rsidR="001379D7" w:rsidRPr="00BC176E" w:rsidRDefault="001379D7" w:rsidP="009A65C5">
      <w:pPr>
        <w:snapToGrid w:val="0"/>
        <w:ind w:firstLine="540"/>
        <w:jc w:val="both"/>
      </w:pPr>
    </w:p>
    <w:tbl>
      <w:tblPr>
        <w:tblW w:w="9853" w:type="dxa"/>
        <w:tblLook w:val="01E0"/>
      </w:tblPr>
      <w:tblGrid>
        <w:gridCol w:w="5868"/>
        <w:gridCol w:w="3985"/>
      </w:tblGrid>
      <w:tr w:rsidR="001379D7" w:rsidRPr="006D4A97" w:rsidTr="006A48C2">
        <w:tc>
          <w:tcPr>
            <w:tcW w:w="586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379D7" w:rsidRPr="00BC176E" w:rsidRDefault="001379D7" w:rsidP="000117E0">
            <w:r w:rsidRPr="00BC176E">
              <w:t>Первый заместитель начальника УКиП</w:t>
            </w:r>
          </w:p>
        </w:tc>
        <w:tc>
          <w:tcPr>
            <w:tcW w:w="398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379D7" w:rsidRPr="006D4A97" w:rsidRDefault="001379D7" w:rsidP="000117E0">
            <w:pPr>
              <w:jc w:val="right"/>
            </w:pPr>
            <w:r w:rsidRPr="00BC176E">
              <w:t>И.А. Гребнев</w:t>
            </w:r>
          </w:p>
        </w:tc>
      </w:tr>
    </w:tbl>
    <w:p w:rsidR="001379D7" w:rsidRPr="007F78A9" w:rsidRDefault="001379D7" w:rsidP="009D379B">
      <w:pPr>
        <w:snapToGrid w:val="0"/>
        <w:jc w:val="both"/>
        <w:rPr>
          <w:b/>
        </w:rPr>
      </w:pPr>
    </w:p>
    <w:sectPr w:rsidR="001379D7" w:rsidRPr="007F78A9" w:rsidSect="005752E6">
      <w:footnotePr>
        <w:numFmt w:val="chicago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9D7" w:rsidRDefault="001379D7">
      <w:r>
        <w:separator/>
      </w:r>
    </w:p>
  </w:endnote>
  <w:endnote w:type="continuationSeparator" w:id="0">
    <w:p w:rsidR="001379D7" w:rsidRDefault="00137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9D7" w:rsidRDefault="001379D7">
      <w:r>
        <w:separator/>
      </w:r>
    </w:p>
  </w:footnote>
  <w:footnote w:type="continuationSeparator" w:id="0">
    <w:p w:rsidR="001379D7" w:rsidRDefault="001379D7">
      <w:r>
        <w:continuationSeparator/>
      </w:r>
    </w:p>
  </w:footnote>
  <w:footnote w:id="1">
    <w:p w:rsidR="001379D7" w:rsidRDefault="001379D7" w:rsidP="00375F7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Технические требования могут содержать эскиз, рисунок, чертеж, фотографию, иное изображение товара, на поставку которого размещается заказ. </w:t>
      </w:r>
    </w:p>
    <w:p w:rsidR="001379D7" w:rsidRPr="00A31724" w:rsidRDefault="001379D7" w:rsidP="00375F7D">
      <w:pPr>
        <w:pStyle w:val="FootnoteText"/>
        <w:jc w:val="both"/>
        <w:rPr>
          <w:i/>
        </w:rPr>
      </w:pPr>
      <w:r>
        <w:t xml:space="preserve">Технические требования могут содержать указание на товарные знаки обслуживания, фирменные наименования, патенты, наименования мест происхождения товаров или наименования производителей с обязательным указанием слов «или эквивалент». В случае, если в технических требованиях содержаться указание на товарные знаки, они должны сопровождаться словами «или эквивалент», за исключением случаев 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 </w:t>
      </w:r>
      <w:r w:rsidRPr="00A31724">
        <w:rPr>
          <w:i/>
        </w:rPr>
        <w:t>(такую несовместимость необходимо обосновать в технико-экономическом обосновании необходимости проведения закупки).</w:t>
      </w:r>
    </w:p>
    <w:p w:rsidR="001379D7" w:rsidRDefault="001379D7" w:rsidP="00375F7D">
      <w:pPr>
        <w:pStyle w:val="FootnoteText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stylePaneFormatFilter w:val="3F01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DC9"/>
    <w:rsid w:val="00002905"/>
    <w:rsid w:val="000117E0"/>
    <w:rsid w:val="00043B00"/>
    <w:rsid w:val="000564B0"/>
    <w:rsid w:val="00080716"/>
    <w:rsid w:val="000B583C"/>
    <w:rsid w:val="000C6EF0"/>
    <w:rsid w:val="000F4F18"/>
    <w:rsid w:val="00107337"/>
    <w:rsid w:val="001149F2"/>
    <w:rsid w:val="00114B38"/>
    <w:rsid w:val="001166A0"/>
    <w:rsid w:val="0012538E"/>
    <w:rsid w:val="001379D7"/>
    <w:rsid w:val="00140C68"/>
    <w:rsid w:val="00146E7D"/>
    <w:rsid w:val="00161B0A"/>
    <w:rsid w:val="001656BD"/>
    <w:rsid w:val="0017418F"/>
    <w:rsid w:val="001872B7"/>
    <w:rsid w:val="00191B81"/>
    <w:rsid w:val="001C64F2"/>
    <w:rsid w:val="001D36E7"/>
    <w:rsid w:val="001D794C"/>
    <w:rsid w:val="001E491D"/>
    <w:rsid w:val="001E5AF7"/>
    <w:rsid w:val="001F130A"/>
    <w:rsid w:val="00210A55"/>
    <w:rsid w:val="00210BC3"/>
    <w:rsid w:val="002316CC"/>
    <w:rsid w:val="002575E6"/>
    <w:rsid w:val="00262056"/>
    <w:rsid w:val="002777D3"/>
    <w:rsid w:val="002779D7"/>
    <w:rsid w:val="002801F8"/>
    <w:rsid w:val="0028395B"/>
    <w:rsid w:val="002A1DD7"/>
    <w:rsid w:val="002C0281"/>
    <w:rsid w:val="002C0754"/>
    <w:rsid w:val="002D0FE0"/>
    <w:rsid w:val="002E794A"/>
    <w:rsid w:val="002F0A29"/>
    <w:rsid w:val="0033051A"/>
    <w:rsid w:val="00375F7D"/>
    <w:rsid w:val="0038324C"/>
    <w:rsid w:val="0039380E"/>
    <w:rsid w:val="00393DC9"/>
    <w:rsid w:val="003A4439"/>
    <w:rsid w:val="003B5414"/>
    <w:rsid w:val="003B762B"/>
    <w:rsid w:val="003C753A"/>
    <w:rsid w:val="003F2008"/>
    <w:rsid w:val="00405088"/>
    <w:rsid w:val="00425C1E"/>
    <w:rsid w:val="00432322"/>
    <w:rsid w:val="0043784E"/>
    <w:rsid w:val="004427ED"/>
    <w:rsid w:val="004448C9"/>
    <w:rsid w:val="004710C7"/>
    <w:rsid w:val="004904BE"/>
    <w:rsid w:val="00493C11"/>
    <w:rsid w:val="004B5F3C"/>
    <w:rsid w:val="004F673F"/>
    <w:rsid w:val="005119FC"/>
    <w:rsid w:val="005318D5"/>
    <w:rsid w:val="005520BA"/>
    <w:rsid w:val="00570648"/>
    <w:rsid w:val="005752E6"/>
    <w:rsid w:val="00590640"/>
    <w:rsid w:val="005A592A"/>
    <w:rsid w:val="005A5A68"/>
    <w:rsid w:val="005D3187"/>
    <w:rsid w:val="005D6CD8"/>
    <w:rsid w:val="005F2807"/>
    <w:rsid w:val="00607BF2"/>
    <w:rsid w:val="006469CE"/>
    <w:rsid w:val="006479E9"/>
    <w:rsid w:val="006550CC"/>
    <w:rsid w:val="006559D4"/>
    <w:rsid w:val="00664C43"/>
    <w:rsid w:val="006717AB"/>
    <w:rsid w:val="006A48C2"/>
    <w:rsid w:val="006B1ED3"/>
    <w:rsid w:val="006C19AE"/>
    <w:rsid w:val="006C50A2"/>
    <w:rsid w:val="006C64D8"/>
    <w:rsid w:val="006D4A97"/>
    <w:rsid w:val="006D6791"/>
    <w:rsid w:val="007525DE"/>
    <w:rsid w:val="007531CD"/>
    <w:rsid w:val="00761B8C"/>
    <w:rsid w:val="007660ED"/>
    <w:rsid w:val="00767D9D"/>
    <w:rsid w:val="00782401"/>
    <w:rsid w:val="00784931"/>
    <w:rsid w:val="00797B20"/>
    <w:rsid w:val="007A5364"/>
    <w:rsid w:val="007C1B09"/>
    <w:rsid w:val="007C31BB"/>
    <w:rsid w:val="007D7414"/>
    <w:rsid w:val="007E7E4B"/>
    <w:rsid w:val="007F78A9"/>
    <w:rsid w:val="0080473F"/>
    <w:rsid w:val="00810B6D"/>
    <w:rsid w:val="00815390"/>
    <w:rsid w:val="008349A0"/>
    <w:rsid w:val="00846FFF"/>
    <w:rsid w:val="00857D76"/>
    <w:rsid w:val="00862E3A"/>
    <w:rsid w:val="008839B2"/>
    <w:rsid w:val="008C422D"/>
    <w:rsid w:val="008C6EC4"/>
    <w:rsid w:val="008D27EA"/>
    <w:rsid w:val="008D3415"/>
    <w:rsid w:val="008E77CF"/>
    <w:rsid w:val="008F342E"/>
    <w:rsid w:val="0090479B"/>
    <w:rsid w:val="00905B98"/>
    <w:rsid w:val="00927904"/>
    <w:rsid w:val="009375A8"/>
    <w:rsid w:val="0095487B"/>
    <w:rsid w:val="009632BC"/>
    <w:rsid w:val="00995518"/>
    <w:rsid w:val="009A65C5"/>
    <w:rsid w:val="009B1EA6"/>
    <w:rsid w:val="009B2F89"/>
    <w:rsid w:val="009B7C41"/>
    <w:rsid w:val="009C66E1"/>
    <w:rsid w:val="009D379B"/>
    <w:rsid w:val="009E1A9C"/>
    <w:rsid w:val="009E5154"/>
    <w:rsid w:val="009E6A9F"/>
    <w:rsid w:val="009F3EEC"/>
    <w:rsid w:val="00A05D38"/>
    <w:rsid w:val="00A1226B"/>
    <w:rsid w:val="00A31724"/>
    <w:rsid w:val="00A67AD1"/>
    <w:rsid w:val="00A734B4"/>
    <w:rsid w:val="00A9205B"/>
    <w:rsid w:val="00AA521A"/>
    <w:rsid w:val="00AF377E"/>
    <w:rsid w:val="00B01998"/>
    <w:rsid w:val="00B03054"/>
    <w:rsid w:val="00B04E09"/>
    <w:rsid w:val="00B123B3"/>
    <w:rsid w:val="00B30DF2"/>
    <w:rsid w:val="00B42E0A"/>
    <w:rsid w:val="00B43F94"/>
    <w:rsid w:val="00B44EE6"/>
    <w:rsid w:val="00B47E5C"/>
    <w:rsid w:val="00B8460D"/>
    <w:rsid w:val="00B9087E"/>
    <w:rsid w:val="00B9207E"/>
    <w:rsid w:val="00BB7220"/>
    <w:rsid w:val="00BC176E"/>
    <w:rsid w:val="00BD7C0E"/>
    <w:rsid w:val="00C02FCC"/>
    <w:rsid w:val="00C35B42"/>
    <w:rsid w:val="00C57708"/>
    <w:rsid w:val="00C82CBF"/>
    <w:rsid w:val="00C92442"/>
    <w:rsid w:val="00CB143D"/>
    <w:rsid w:val="00CD2746"/>
    <w:rsid w:val="00CD3C6B"/>
    <w:rsid w:val="00CE175B"/>
    <w:rsid w:val="00CE6267"/>
    <w:rsid w:val="00CE712D"/>
    <w:rsid w:val="00D00722"/>
    <w:rsid w:val="00D15733"/>
    <w:rsid w:val="00D158A4"/>
    <w:rsid w:val="00D2088D"/>
    <w:rsid w:val="00D35C79"/>
    <w:rsid w:val="00D41549"/>
    <w:rsid w:val="00D57502"/>
    <w:rsid w:val="00D702AE"/>
    <w:rsid w:val="00DC1B9E"/>
    <w:rsid w:val="00DE6C32"/>
    <w:rsid w:val="00DE7334"/>
    <w:rsid w:val="00E3350D"/>
    <w:rsid w:val="00E547AF"/>
    <w:rsid w:val="00E80133"/>
    <w:rsid w:val="00E83421"/>
    <w:rsid w:val="00E91CDA"/>
    <w:rsid w:val="00EC0E19"/>
    <w:rsid w:val="00EE540B"/>
    <w:rsid w:val="00EF20EC"/>
    <w:rsid w:val="00EF6993"/>
    <w:rsid w:val="00F10630"/>
    <w:rsid w:val="00F16AED"/>
    <w:rsid w:val="00F47EF5"/>
    <w:rsid w:val="00F54993"/>
    <w:rsid w:val="00F60913"/>
    <w:rsid w:val="00F7471F"/>
    <w:rsid w:val="00F767BA"/>
    <w:rsid w:val="00F80B27"/>
    <w:rsid w:val="00F84F54"/>
    <w:rsid w:val="00FB2E61"/>
    <w:rsid w:val="00FB3815"/>
    <w:rsid w:val="00FC4ACC"/>
    <w:rsid w:val="00FD009E"/>
    <w:rsid w:val="00FD74FB"/>
    <w:rsid w:val="00FF7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DC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393DC9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93DC9"/>
    <w:rPr>
      <w:rFonts w:cs="Times New Roman"/>
      <w:lang w:val="ru-RU" w:eastAsia="ru-RU" w:bidi="ar-SA"/>
    </w:rPr>
  </w:style>
  <w:style w:type="character" w:styleId="FootnoteReference">
    <w:name w:val="footnote reference"/>
    <w:basedOn w:val="DefaultParagraphFont"/>
    <w:uiPriority w:val="99"/>
    <w:semiHidden/>
    <w:rsid w:val="00393DC9"/>
    <w:rPr>
      <w:rFonts w:cs="Times New Roman"/>
      <w:vertAlign w:val="superscript"/>
    </w:rPr>
  </w:style>
  <w:style w:type="paragraph" w:customStyle="1" w:styleId="1">
    <w:name w:val="Знак Знак Знак1 Знак Знак Знак Знак"/>
    <w:basedOn w:val="Normal"/>
    <w:uiPriority w:val="99"/>
    <w:rsid w:val="00B42E0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807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3C6B"/>
    <w:rPr>
      <w:rFonts w:cs="Times New Roman"/>
      <w:sz w:val="2"/>
    </w:rPr>
  </w:style>
  <w:style w:type="table" w:styleId="TableGrid">
    <w:name w:val="Table Grid"/>
    <w:basedOn w:val="TableNormal"/>
    <w:uiPriority w:val="99"/>
    <w:rsid w:val="00F1063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00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1</Pages>
  <Words>535</Words>
  <Characters>3054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количеству,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</dc:title>
  <dc:subject/>
  <dc:creator>Admin</dc:creator>
  <cp:keywords/>
  <dc:description/>
  <cp:lastModifiedBy>balandin_as</cp:lastModifiedBy>
  <cp:revision>19</cp:revision>
  <cp:lastPrinted>2012-05-29T09:25:00Z</cp:lastPrinted>
  <dcterms:created xsi:type="dcterms:W3CDTF">2012-05-11T08:40:00Z</dcterms:created>
  <dcterms:modified xsi:type="dcterms:W3CDTF">2012-05-29T09:45:00Z</dcterms:modified>
</cp:coreProperties>
</file>